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146" w:rsidRDefault="00114146" w:rsidP="009C3E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изменения</w:t>
      </w: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114146" w:rsidRDefault="00114146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114146" w:rsidRDefault="00114146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2014 года № 558</w:t>
      </w: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«Об утверждении муниципальной </w:t>
      </w:r>
    </w:p>
    <w:p w:rsidR="00114146" w:rsidRPr="00641988" w:rsidRDefault="00114146" w:rsidP="006419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муниципального образования Щербиновский район </w:t>
      </w:r>
    </w:p>
    <w:p w:rsidR="00114146" w:rsidRDefault="00114146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Развитие физической культуры и спорта </w:t>
      </w:r>
    </w:p>
    <w:p w:rsidR="00114146" w:rsidRPr="00641988" w:rsidRDefault="00114146" w:rsidP="000518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</w:t>
      </w: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Щербиновский район» </w:t>
      </w:r>
    </w:p>
    <w:p w:rsidR="00114146" w:rsidRDefault="00114146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4146" w:rsidRDefault="00114146" w:rsidP="006808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необходимостью корректировки мероприятий муниципальной программы</w:t>
      </w:r>
      <w:r w:rsidRPr="00680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080E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 «Развитие ф</w:t>
      </w:r>
      <w:r w:rsidRPr="0068080E">
        <w:rPr>
          <w:rFonts w:ascii="Times New Roman" w:hAnsi="Times New Roman" w:cs="Times New Roman"/>
          <w:sz w:val="28"/>
          <w:szCs w:val="28"/>
        </w:rPr>
        <w:t>и</w:t>
      </w:r>
      <w:r w:rsidRPr="0068080E">
        <w:rPr>
          <w:rFonts w:ascii="Times New Roman" w:hAnsi="Times New Roman" w:cs="Times New Roman"/>
          <w:sz w:val="28"/>
          <w:szCs w:val="28"/>
        </w:rPr>
        <w:t>зической культуры и спорта в муниципальном образовании Щерби</w:t>
      </w:r>
      <w:r>
        <w:rPr>
          <w:rFonts w:ascii="Times New Roman" w:hAnsi="Times New Roman" w:cs="Times New Roman"/>
          <w:sz w:val="28"/>
          <w:szCs w:val="28"/>
        </w:rPr>
        <w:t>новский район», в целях эффективного и рационального использования средств бюдж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та муниципального образования Щербиновский район п о с т а н о в л я ю:</w:t>
      </w:r>
    </w:p>
    <w:p w:rsidR="00114146" w:rsidRPr="00C126CF" w:rsidRDefault="00114146" w:rsidP="00C126C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3592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</w:t>
      </w:r>
      <w:r w:rsidRPr="00735921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Щербиновский район от 30 октября 2014 года № 558</w:t>
      </w:r>
      <w:r w:rsidRPr="00735921">
        <w:rPr>
          <w:rFonts w:ascii="Times New Roman" w:hAnsi="Times New Roman" w:cs="Times New Roman"/>
          <w:sz w:val="28"/>
          <w:szCs w:val="28"/>
        </w:rPr>
        <w:t xml:space="preserve"> «Об утверждении мун</w:t>
      </w:r>
      <w:r w:rsidRPr="00735921">
        <w:rPr>
          <w:rFonts w:ascii="Times New Roman" w:hAnsi="Times New Roman" w:cs="Times New Roman"/>
          <w:sz w:val="28"/>
          <w:szCs w:val="28"/>
        </w:rPr>
        <w:t>и</w:t>
      </w:r>
      <w:r w:rsidRPr="00735921">
        <w:rPr>
          <w:rFonts w:ascii="Times New Roman" w:hAnsi="Times New Roman" w:cs="Times New Roman"/>
          <w:sz w:val="28"/>
          <w:szCs w:val="28"/>
        </w:rPr>
        <w:t>ципальной программы муниципального образования Щербиновский район «</w:t>
      </w:r>
      <w:r>
        <w:rPr>
          <w:rFonts w:ascii="Times New Roman" w:hAnsi="Times New Roman" w:cs="Times New Roman"/>
          <w:sz w:val="28"/>
          <w:szCs w:val="28"/>
        </w:rPr>
        <w:t>Развитие физической культуры и спорта в муниципальном образовании</w:t>
      </w:r>
      <w:r w:rsidRPr="00735921">
        <w:rPr>
          <w:rFonts w:ascii="Times New Roman" w:hAnsi="Times New Roman" w:cs="Times New Roman"/>
          <w:sz w:val="28"/>
          <w:szCs w:val="28"/>
        </w:rPr>
        <w:t xml:space="preserve"> Ще</w:t>
      </w:r>
      <w:r w:rsidRPr="00735921">
        <w:rPr>
          <w:rFonts w:ascii="Times New Roman" w:hAnsi="Times New Roman" w:cs="Times New Roman"/>
          <w:sz w:val="28"/>
          <w:szCs w:val="28"/>
        </w:rPr>
        <w:t>р</w:t>
      </w:r>
      <w:r w:rsidRPr="00735921">
        <w:rPr>
          <w:rFonts w:ascii="Times New Roman" w:hAnsi="Times New Roman" w:cs="Times New Roman"/>
          <w:sz w:val="28"/>
          <w:szCs w:val="28"/>
        </w:rPr>
        <w:t>би</w:t>
      </w:r>
      <w:r>
        <w:rPr>
          <w:rFonts w:ascii="Times New Roman" w:hAnsi="Times New Roman" w:cs="Times New Roman"/>
          <w:sz w:val="28"/>
          <w:szCs w:val="28"/>
        </w:rPr>
        <w:t>новский район»</w:t>
      </w:r>
      <w:r>
        <w:rPr>
          <w:rFonts w:ascii="Times New Roman" w:hAnsi="Times New Roman"/>
          <w:sz w:val="28"/>
          <w:szCs w:val="28"/>
        </w:rPr>
        <w:t xml:space="preserve"> изменение, изложив приложение к нему в новой редакции (прилагается).</w:t>
      </w:r>
    </w:p>
    <w:p w:rsidR="00114146" w:rsidRPr="00C126CF" w:rsidRDefault="00114146" w:rsidP="00C126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администрации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от 25 ноября 2015 года № 512 «О внесении изменений в постановление администрации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Щербиновский район от 30 октября 2014 года № 558 «Об утверждении муниципальной программы муниципального образования Щербиновский район «Развитие физической культуры и спорта в муниципальном образовании Ще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биновский район» на 2015-2017 годы».</w:t>
      </w:r>
    </w:p>
    <w:p w:rsidR="00114146" w:rsidRDefault="00114146" w:rsidP="00047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 по взаимодействию с органами местного самоуправления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(Лунева)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местить настоящее постановление на официальном сайте администрации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район.</w:t>
      </w:r>
    </w:p>
    <w:p w:rsidR="00114146" w:rsidRDefault="00114146" w:rsidP="00047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047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047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C126C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</w:p>
    <w:p w:rsidR="00114146" w:rsidRDefault="00114146" w:rsidP="00EF48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Опубликовать настоящее постановление в периодическом печатном издании «Информационный бюллетень органов местного самоуправления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114146" w:rsidRPr="00047FF5" w:rsidRDefault="00114146" w:rsidP="00EF48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F318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</w:t>
      </w:r>
      <w:r w:rsidRPr="00047FF5">
        <w:rPr>
          <w:rFonts w:ascii="Times New Roman" w:hAnsi="Times New Roman" w:cs="Times New Roman"/>
          <w:sz w:val="28"/>
          <w:szCs w:val="28"/>
        </w:rPr>
        <w:t>на следующий день после его офиц</w:t>
      </w:r>
      <w:r w:rsidRPr="00047FF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ального опубликования и распространяется на правоотношения, возникшие с    1 декабря 2015 года.</w:t>
      </w:r>
    </w:p>
    <w:p w:rsidR="00114146" w:rsidRPr="00047FF5" w:rsidRDefault="00114146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114146" w:rsidRDefault="00114146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14146" w:rsidRPr="00EF48A9" w:rsidRDefault="00114146" w:rsidP="00EF4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С.Ю. Цирульник</w:t>
      </w:r>
    </w:p>
    <w:sectPr w:rsidR="00114146" w:rsidRPr="00EF48A9" w:rsidSect="00EF48A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8A9"/>
    <w:rsid w:val="00047FF5"/>
    <w:rsid w:val="000518B9"/>
    <w:rsid w:val="00093ABB"/>
    <w:rsid w:val="000A3C3E"/>
    <w:rsid w:val="000D44FC"/>
    <w:rsid w:val="00114146"/>
    <w:rsid w:val="00127BA9"/>
    <w:rsid w:val="00191F00"/>
    <w:rsid w:val="002168F1"/>
    <w:rsid w:val="00251669"/>
    <w:rsid w:val="002C0104"/>
    <w:rsid w:val="002C66BD"/>
    <w:rsid w:val="002D2731"/>
    <w:rsid w:val="00302A08"/>
    <w:rsid w:val="003116D8"/>
    <w:rsid w:val="003141B6"/>
    <w:rsid w:val="0042715A"/>
    <w:rsid w:val="0045542D"/>
    <w:rsid w:val="004B5AAA"/>
    <w:rsid w:val="00502047"/>
    <w:rsid w:val="0050303F"/>
    <w:rsid w:val="00534C7D"/>
    <w:rsid w:val="00536FD8"/>
    <w:rsid w:val="005F318A"/>
    <w:rsid w:val="006062BD"/>
    <w:rsid w:val="00607D47"/>
    <w:rsid w:val="00640FF1"/>
    <w:rsid w:val="00641988"/>
    <w:rsid w:val="00653995"/>
    <w:rsid w:val="00665794"/>
    <w:rsid w:val="0068080E"/>
    <w:rsid w:val="006A1B74"/>
    <w:rsid w:val="006D4E20"/>
    <w:rsid w:val="006F5227"/>
    <w:rsid w:val="00706A8B"/>
    <w:rsid w:val="00735921"/>
    <w:rsid w:val="008D6AA5"/>
    <w:rsid w:val="0090627A"/>
    <w:rsid w:val="00942182"/>
    <w:rsid w:val="0095118D"/>
    <w:rsid w:val="00960A9D"/>
    <w:rsid w:val="00982BCD"/>
    <w:rsid w:val="00996966"/>
    <w:rsid w:val="009A0FF5"/>
    <w:rsid w:val="009C3E5A"/>
    <w:rsid w:val="00A9572B"/>
    <w:rsid w:val="00AB6403"/>
    <w:rsid w:val="00B232BE"/>
    <w:rsid w:val="00B47937"/>
    <w:rsid w:val="00B66423"/>
    <w:rsid w:val="00BB0A8D"/>
    <w:rsid w:val="00BB578C"/>
    <w:rsid w:val="00BD0515"/>
    <w:rsid w:val="00BD7153"/>
    <w:rsid w:val="00BF3574"/>
    <w:rsid w:val="00C126CF"/>
    <w:rsid w:val="00C30403"/>
    <w:rsid w:val="00C750A6"/>
    <w:rsid w:val="00CC73F8"/>
    <w:rsid w:val="00CD0F15"/>
    <w:rsid w:val="00D42284"/>
    <w:rsid w:val="00DC0156"/>
    <w:rsid w:val="00DE77BE"/>
    <w:rsid w:val="00E152D7"/>
    <w:rsid w:val="00E405DE"/>
    <w:rsid w:val="00E91E94"/>
    <w:rsid w:val="00EF48A9"/>
    <w:rsid w:val="00F90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72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118</TotalTime>
  <Pages>2</Pages>
  <Words>322</Words>
  <Characters>1840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26</cp:revision>
  <cp:lastPrinted>2015-12-11T08:31:00Z</cp:lastPrinted>
  <dcterms:created xsi:type="dcterms:W3CDTF">2015-02-13T14:04:00Z</dcterms:created>
  <dcterms:modified xsi:type="dcterms:W3CDTF">2015-12-11T08:31:00Z</dcterms:modified>
</cp:coreProperties>
</file>